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04A" w:rsidRDefault="00A3004A" w:rsidP="00A300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RYSLEE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3004A" w:rsidRDefault="00A3004A" w:rsidP="00A300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Great </w:t>
      </w:r>
      <w:proofErr w:type="spellStart"/>
      <w:proofErr w:type="gramStart"/>
      <w:r>
        <w:rPr>
          <w:rFonts w:ascii="Times New Roman" w:hAnsi="Times New Roman" w:cs="Times New Roman"/>
        </w:rPr>
        <w:t>Cressingham</w:t>
      </w:r>
      <w:proofErr w:type="spellEnd"/>
      <w:r>
        <w:rPr>
          <w:rFonts w:ascii="Times New Roman" w:hAnsi="Times New Roman" w:cs="Times New Roman"/>
        </w:rPr>
        <w:t>,  Norfolk</w:t>
      </w:r>
      <w:proofErr w:type="gramEnd"/>
      <w:r>
        <w:rPr>
          <w:rFonts w:ascii="Times New Roman" w:hAnsi="Times New Roman" w:cs="Times New Roman"/>
        </w:rPr>
        <w:t>. Gentleman.</w:t>
      </w:r>
    </w:p>
    <w:p w:rsidR="00A3004A" w:rsidRDefault="00A3004A" w:rsidP="00A3004A">
      <w:pPr>
        <w:rPr>
          <w:rFonts w:ascii="Times New Roman" w:hAnsi="Times New Roman" w:cs="Times New Roman"/>
        </w:rPr>
      </w:pPr>
    </w:p>
    <w:p w:rsidR="00A3004A" w:rsidRDefault="00A3004A" w:rsidP="00A3004A">
      <w:pPr>
        <w:rPr>
          <w:rFonts w:ascii="Times New Roman" w:hAnsi="Times New Roman" w:cs="Times New Roman"/>
        </w:rPr>
      </w:pPr>
    </w:p>
    <w:p w:rsidR="00A3004A" w:rsidRDefault="00A3004A" w:rsidP="00A300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Brampton(q.v.) brought a plaint of debt against him, John </w:t>
      </w:r>
    </w:p>
    <w:p w:rsidR="00A3004A" w:rsidRDefault="00A3004A" w:rsidP="00A3004A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Glove of New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Buckenham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(q.v.),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Harneys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of Norwich(q.v.),</w:t>
      </w:r>
    </w:p>
    <w:p w:rsidR="00A3004A" w:rsidRDefault="00A3004A" w:rsidP="00A3004A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 xml:space="preserve">Henry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Wreth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Hilderstone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(q.v.) and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Curson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of</w:t>
      </w:r>
    </w:p>
    <w:p w:rsidR="00A3004A" w:rsidRDefault="00A3004A" w:rsidP="00A3004A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Billingford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>(q.v.).</w:t>
      </w:r>
    </w:p>
    <w:p w:rsidR="00A3004A" w:rsidRDefault="00A3004A" w:rsidP="00A3004A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A3004A" w:rsidRDefault="00A3004A" w:rsidP="00A3004A">
      <w:pPr>
        <w:rPr>
          <w:rFonts w:ascii="Times New Roman" w:hAnsi="Times New Roman" w:cs="Times New Roman"/>
        </w:rPr>
      </w:pPr>
    </w:p>
    <w:p w:rsidR="00A3004A" w:rsidRDefault="00A3004A" w:rsidP="00A3004A">
      <w:pPr>
        <w:rPr>
          <w:rFonts w:ascii="Times New Roman" w:hAnsi="Times New Roman" w:cs="Times New Roman"/>
        </w:rPr>
      </w:pPr>
    </w:p>
    <w:p w:rsidR="00A3004A" w:rsidRPr="00520FB6" w:rsidRDefault="00A3004A" w:rsidP="00A300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2017</w:t>
      </w:r>
    </w:p>
    <w:p w:rsidR="006B2F86" w:rsidRPr="00E71FC3" w:rsidRDefault="00A300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04A" w:rsidRDefault="00A3004A" w:rsidP="00E71FC3">
      <w:r>
        <w:separator/>
      </w:r>
    </w:p>
  </w:endnote>
  <w:endnote w:type="continuationSeparator" w:id="0">
    <w:p w:rsidR="00A3004A" w:rsidRDefault="00A3004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04A" w:rsidRDefault="00A3004A" w:rsidP="00E71FC3">
      <w:r>
        <w:separator/>
      </w:r>
    </w:p>
  </w:footnote>
  <w:footnote w:type="continuationSeparator" w:id="0">
    <w:p w:rsidR="00A3004A" w:rsidRDefault="00A3004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04A"/>
    <w:rsid w:val="001A7C09"/>
    <w:rsid w:val="00577BD5"/>
    <w:rsid w:val="00656CBA"/>
    <w:rsid w:val="006A1F77"/>
    <w:rsid w:val="00733BE7"/>
    <w:rsid w:val="00A3004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B51E23-E547-459E-9455-8F758FA53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3004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300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2017-03-28T19:14:00Z</dcterms:created>
  <dcterms:modified xsi:type="dcterms:W3CDTF">2017-03-28T19:14:00Z</dcterms:modified>
</cp:coreProperties>
</file>